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6D62C" w14:textId="77777777"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B70539" w:rsidRPr="00B10627">
        <w:rPr>
          <w:b/>
          <w:sz w:val="22"/>
          <w:szCs w:val="22"/>
        </w:rPr>
        <w:fldChar w:fldCharType="begin"/>
      </w:r>
      <w:r w:rsidR="00B70539" w:rsidRPr="00B10627">
        <w:rPr>
          <w:b/>
          <w:sz w:val="22"/>
          <w:szCs w:val="22"/>
        </w:rPr>
        <w:instrText>DOCVARIABLE "SP_FUNC:</w:instrText>
      </w:r>
      <w:r w:rsidR="00B70539" w:rsidRPr="00B10627">
        <w:instrText xml:space="preserve"> </w:instrText>
      </w:r>
      <w:r w:rsidR="00B70539" w:rsidRPr="00A71E6E">
        <w:rPr>
          <w:b/>
          <w:sz w:val="22"/>
          <w:szCs w:val="22"/>
        </w:rPr>
        <w:instrText>GetFixingSign</w:instrText>
      </w:r>
      <w:r w:rsidR="00B70539" w:rsidRPr="00B10627">
        <w:rPr>
          <w:b/>
          <w:sz w:val="22"/>
          <w:szCs w:val="22"/>
        </w:rPr>
        <w:instrText xml:space="preserve"> (CONTEXT)" \* MERGEFORMAT</w:instrText>
      </w:r>
      <w:r w:rsidR="00B70539"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="00B70539" w:rsidRPr="00B10627">
        <w:rPr>
          <w:b/>
          <w:sz w:val="22"/>
          <w:szCs w:val="22"/>
        </w:rPr>
        <w:fldChar w:fldCharType="end"/>
      </w:r>
    </w:p>
    <w:p w14:paraId="51C6D62D" w14:textId="77777777"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14:paraId="51C6D62E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14:paraId="51C6D630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14:paraId="51C6D633" w14:textId="77777777" w:rsidTr="002F1D2E">
        <w:tc>
          <w:tcPr>
            <w:tcW w:w="4998" w:type="dxa"/>
            <w:shd w:val="clear" w:color="auto" w:fill="auto"/>
          </w:tcPr>
          <w:p w14:paraId="51C6D631" w14:textId="77777777"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51C6D632" w14:textId="07C69ED8" w:rsidR="00236BF6" w:rsidRPr="005819CE" w:rsidRDefault="0045600C" w:rsidP="000955D3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0955D3">
              <w:rPr>
                <w:sz w:val="24"/>
                <w:szCs w:val="24"/>
              </w:rPr>
              <w:t xml:space="preserve"> 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51C6D634" w14:textId="77777777"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14:paraId="51C6D635" w14:textId="77777777"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51C6D636" w14:textId="1718BB6B"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proofErr w:type="gramStart"/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</w:t>
      </w:r>
      <w:r w:rsidR="009F4341">
        <w:rPr>
          <w:sz w:val="24"/>
          <w:szCs w:val="24"/>
        </w:rPr>
        <w:t>____________</w:t>
      </w:r>
      <w:r w:rsidR="001F0706" w:rsidRPr="0045600C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0955D3" w:rsidRPr="000955D3">
        <w:rPr>
          <w:color w:val="000000"/>
          <w:sz w:val="24"/>
          <w:szCs w:val="24"/>
        </w:rPr>
        <w:t>_____________________________</w:t>
      </w:r>
      <w:r w:rsidR="00B9567B">
        <w:rPr>
          <w:color w:val="000000"/>
          <w:sz w:val="24"/>
          <w:szCs w:val="24"/>
        </w:rPr>
        <w:t>________</w:t>
      </w:r>
      <w:r w:rsidR="000955D3" w:rsidRPr="000955D3">
        <w:rPr>
          <w:color w:val="000000"/>
          <w:sz w:val="24"/>
          <w:szCs w:val="24"/>
        </w:rPr>
        <w:t xml:space="preserve">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 с другой стороны (далее «Сторона»), заключили настоящий договор о нижеследующем</w:t>
      </w:r>
      <w:r w:rsidR="000955D3">
        <w:rPr>
          <w:color w:val="000000"/>
          <w:sz w:val="24"/>
          <w:szCs w:val="24"/>
        </w:rPr>
        <w:t>.</w:t>
      </w:r>
      <w:proofErr w:type="gramEnd"/>
    </w:p>
    <w:p w14:paraId="51C6D637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8" w14:textId="77777777"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14:paraId="51C6D639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A" w14:textId="4A420018" w:rsidR="001120AC" w:rsidRPr="003B1999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r w:rsidR="001120AC" w:rsidRPr="0045600C">
        <w:rPr>
          <w:b/>
          <w:sz w:val="24"/>
          <w:szCs w:val="24"/>
        </w:rPr>
        <w:fldChar w:fldCharType="begin"/>
      </w:r>
      <w:r w:rsidR="001120AC" w:rsidRPr="0045600C">
        <w:rPr>
          <w:b/>
          <w:sz w:val="24"/>
          <w:szCs w:val="24"/>
        </w:rPr>
        <w:instrText xml:space="preserve">DOCVARIABLE "SP_FUNC:GetVivodOjectov(CONTEXT)"  \* MERGEFORMAT </w:instrText>
      </w:r>
      <w:r w:rsidR="001120AC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 земельный участок (далее - Объект) из земель населённых пунктов с кадастровым номером </w:t>
      </w:r>
      <w:r w:rsidR="00E90E92">
        <w:rPr>
          <w:b/>
          <w:sz w:val="24"/>
          <w:szCs w:val="24"/>
        </w:rPr>
        <w:t>___________________   площадью _____</w:t>
      </w:r>
      <w:r w:rsidR="0045600C" w:rsidRPr="0045600C">
        <w:rPr>
          <w:b/>
          <w:sz w:val="24"/>
          <w:szCs w:val="24"/>
        </w:rPr>
        <w:t xml:space="preserve"> кв. м., расположенный по адресному ориентиру: </w:t>
      </w:r>
      <w:r w:rsidR="00E90E92">
        <w:rPr>
          <w:b/>
          <w:sz w:val="24"/>
          <w:szCs w:val="24"/>
        </w:rPr>
        <w:t>_____________________________________________________________</w:t>
      </w:r>
      <w:r w:rsidR="0045600C" w:rsidRPr="0045600C">
        <w:rPr>
          <w:b/>
          <w:sz w:val="24"/>
          <w:szCs w:val="24"/>
        </w:rPr>
        <w:t xml:space="preserve">. </w:t>
      </w:r>
      <w:r w:rsidR="0045600C" w:rsidRPr="0045600C">
        <w:rPr>
          <w:sz w:val="24"/>
          <w:szCs w:val="24"/>
        </w:rPr>
        <w:t>Разрешенный вид использования (целевое назначение) земельного участка:</w:t>
      </w:r>
      <w:r w:rsidR="0045600C" w:rsidRPr="0045600C">
        <w:rPr>
          <w:b/>
          <w:sz w:val="24"/>
          <w:szCs w:val="24"/>
        </w:rPr>
        <w:t xml:space="preserve"> </w:t>
      </w:r>
      <w:r w:rsidR="00E90E92">
        <w:rPr>
          <w:b/>
          <w:sz w:val="24"/>
          <w:szCs w:val="24"/>
        </w:rPr>
        <w:t>___________________________</w:t>
      </w:r>
      <w:r w:rsidR="001120AC" w:rsidRPr="0045600C">
        <w:rPr>
          <w:b/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3B1999">
        <w:rPr>
          <w:b/>
          <w:sz w:val="24"/>
          <w:szCs w:val="24"/>
        </w:rPr>
        <w:t>цель использования земельного участка ________________________</w:t>
      </w:r>
      <w:r w:rsidR="00BA023C" w:rsidRPr="003B1999">
        <w:rPr>
          <w:b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3B1999">
        <w:rPr>
          <w:b/>
          <w:sz w:val="24"/>
          <w:szCs w:val="24"/>
        </w:rPr>
        <w:t>.</w:t>
      </w:r>
    </w:p>
    <w:p w14:paraId="51C6D63B" w14:textId="19D14A1F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и Распоряжения ОМС  «Комитета по управлению имуществом Златоустовского городского округа» от </w:t>
      </w:r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</w:t>
      </w:r>
      <w:proofErr w:type="gramStart"/>
      <w:r w:rsidR="0045600C" w:rsidRPr="0045600C">
        <w:rPr>
          <w:b/>
          <w:sz w:val="24"/>
          <w:szCs w:val="24"/>
        </w:rPr>
        <w:t>ии ау</w:t>
      </w:r>
      <w:proofErr w:type="gramEnd"/>
      <w:r w:rsidR="0045600C" w:rsidRPr="0045600C">
        <w:rPr>
          <w:b/>
          <w:sz w:val="24"/>
          <w:szCs w:val="24"/>
        </w:rPr>
        <w:t>кциона на право  заключения договора аренды земельного участка»</w:t>
      </w:r>
      <w:r w:rsidR="00DE28DB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14:paraId="51C6D63C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11415124" w14:textId="11D2802A"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DE28DB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14:paraId="51C6D63E" w14:textId="62D847DC"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14:paraId="51C6D63F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14:paraId="51C6D640" w14:textId="77777777"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41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14:paraId="51C6D642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43" w14:textId="38F1B14A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14:paraId="51C6D644" w14:textId="653C2620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14:paraId="51C6D645" w14:textId="77777777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14:paraId="51C6D646" w14:textId="3A80CDA4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14:paraId="51C6D647" w14:textId="77777777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51C6D648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14:paraId="51C6D649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51C6D64A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51C6D64B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14:paraId="51C6D64C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14:paraId="51C6D64D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14:paraId="51C6D64E" w14:textId="77777777"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14:paraId="2A7442C2" w14:textId="7860D9A9" w:rsidR="00E90E92" w:rsidRPr="003B1999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>
        <w:rPr>
          <w:sz w:val="24"/>
          <w:szCs w:val="24"/>
        </w:rPr>
        <w:t>2.10</w:t>
      </w:r>
      <w:r w:rsidRPr="003B1999">
        <w:rPr>
          <w:sz w:val="24"/>
          <w:szCs w:val="24"/>
        </w:rPr>
        <w:t>.</w:t>
      </w:r>
      <w:r w:rsidRPr="003B1999">
        <w:rPr>
          <w:b/>
          <w:szCs w:val="22"/>
        </w:rPr>
        <w:t xml:space="preserve"> </w:t>
      </w:r>
      <w:r w:rsidRPr="003B1999">
        <w:rPr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4.2.16. Договора.</w:t>
      </w:r>
    </w:p>
    <w:p w14:paraId="51C6D64F" w14:textId="77777777" w:rsidR="00236BF6" w:rsidRPr="003B1999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0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14:paraId="51C6D651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2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14:paraId="51C6D653" w14:textId="77777777"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51C6D654" w14:textId="35FE7C38" w:rsidR="00A90ED6" w:rsidRPr="003B1999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контроля за </w:t>
      </w:r>
      <w:r w:rsidRPr="003B1999">
        <w:t>использованием земельного участка проводить осмотр (обследование) Объекта в любое удобное для него время в течение установленного рабочего дня</w:t>
      </w:r>
      <w:r w:rsidR="00BA023C" w:rsidRPr="003B1999">
        <w:t xml:space="preserve"> без предварительного уведомления Арендатора</w:t>
      </w:r>
      <w:r w:rsidRPr="003B1999">
        <w:t>.</w:t>
      </w:r>
    </w:p>
    <w:p w14:paraId="51C6D655" w14:textId="7EAE06A1" w:rsidR="00A90ED6" w:rsidRPr="003B1999" w:rsidRDefault="00A90ED6" w:rsidP="00A90ED6">
      <w:pPr>
        <w:pStyle w:val="1"/>
        <w:numPr>
          <w:ilvl w:val="2"/>
          <w:numId w:val="8"/>
        </w:numPr>
      </w:pPr>
      <w:r w:rsidRPr="003B1999">
        <w:t>Отказаться в одностороннем порядке от исполнения настоящего Договора по основаниям, установленным Договором в п. 7.2.</w:t>
      </w:r>
      <w:r w:rsidR="00BF1FA1" w:rsidRPr="003B1999">
        <w:t>, п. 7.3.</w:t>
      </w:r>
    </w:p>
    <w:p w14:paraId="51C6D656" w14:textId="77777777" w:rsidR="00A90ED6" w:rsidRPr="003B1999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3B1999">
        <w:rPr>
          <w:bCs/>
          <w:sz w:val="24"/>
          <w:szCs w:val="24"/>
        </w:rPr>
        <w:t>3.2.</w:t>
      </w:r>
      <w:r w:rsidRPr="003B1999">
        <w:rPr>
          <w:b/>
          <w:bCs/>
          <w:sz w:val="24"/>
          <w:szCs w:val="24"/>
        </w:rPr>
        <w:tab/>
        <w:t>Арендатор имеет право:</w:t>
      </w:r>
    </w:p>
    <w:p w14:paraId="51C6D657" w14:textId="42CC9917" w:rsidR="00A90ED6" w:rsidRPr="003B1999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3B1999">
        <w:rPr>
          <w:sz w:val="24"/>
          <w:szCs w:val="24"/>
        </w:rPr>
        <w:t>3.2.1.</w:t>
      </w:r>
      <w:r w:rsidRPr="003B1999">
        <w:rPr>
          <w:sz w:val="24"/>
          <w:szCs w:val="24"/>
        </w:rPr>
        <w:tab/>
      </w:r>
      <w:r w:rsidR="009854E6" w:rsidRPr="003B1999">
        <w:rPr>
          <w:sz w:val="24"/>
          <w:szCs w:val="24"/>
        </w:rPr>
        <w:t>Использовать Объект на условиях, установленных Договором.</w:t>
      </w:r>
    </w:p>
    <w:p w14:paraId="6EC58C70" w14:textId="69142789"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563E42">
        <w:rPr>
          <w:sz w:val="24"/>
          <w:szCs w:val="24"/>
        </w:rPr>
        <w:t>О</w:t>
      </w:r>
      <w:r>
        <w:t>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51C6D658" w14:textId="652D2C3E" w:rsidR="00A90ED6" w:rsidRPr="00EC39CF" w:rsidRDefault="00147FE7" w:rsidP="009F3CA0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EC39CF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9" w14:textId="77777777"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14:paraId="51C6D65A" w14:textId="77777777"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14:paraId="51C6D65B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C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14:paraId="51C6D65D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E" w14:textId="77777777"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14:paraId="51C6D65F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>В случае прекращения Договора принять Объект от Арендатора по акту приема-передачи.</w:t>
      </w:r>
    </w:p>
    <w:p w14:paraId="51C6D660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51C6D661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14:paraId="51C6D662" w14:textId="12BF350B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1-го числа месяца, следующего за отчетным, полностью вносить арендную плату.</w:t>
      </w:r>
    </w:p>
    <w:p w14:paraId="51C6D663" w14:textId="1E12B03A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  <w:t xml:space="preserve">Использовать Объект (все его части) исключительно в </w:t>
      </w:r>
      <w:r w:rsidRPr="00765CB2">
        <w:rPr>
          <w:sz w:val="24"/>
          <w:szCs w:val="24"/>
        </w:rPr>
        <w:t xml:space="preserve">соответствии с </w:t>
      </w:r>
      <w:r w:rsidR="009854E6" w:rsidRPr="00765CB2">
        <w:rPr>
          <w:sz w:val="24"/>
          <w:szCs w:val="24"/>
        </w:rPr>
        <w:t xml:space="preserve">видом разрешенного использования  и целью предоставления Объекта </w:t>
      </w:r>
      <w:r w:rsidRPr="00765CB2">
        <w:rPr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</w:t>
      </w:r>
      <w:r w:rsidRPr="0045600C">
        <w:rPr>
          <w:sz w:val="24"/>
          <w:szCs w:val="24"/>
        </w:rPr>
        <w:t xml:space="preserve"> объекту.</w:t>
      </w:r>
    </w:p>
    <w:p w14:paraId="51C6D664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14:paraId="51C6D665" w14:textId="4DFF68B4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</w:t>
      </w:r>
      <w:r w:rsidR="009854E6">
        <w:rPr>
          <w:sz w:val="24"/>
          <w:szCs w:val="24"/>
        </w:rPr>
        <w:t xml:space="preserve"> </w:t>
      </w:r>
      <w:r w:rsidR="009854E6" w:rsidRPr="00FA7056">
        <w:rPr>
          <w:color w:val="31849B"/>
          <w:sz w:val="24"/>
          <w:szCs w:val="24"/>
        </w:rPr>
        <w:t>(или)</w:t>
      </w:r>
      <w:r w:rsidRPr="0045600C">
        <w:rPr>
          <w:sz w:val="24"/>
          <w:szCs w:val="24"/>
        </w:rPr>
        <w:t xml:space="preserve"> вблизи его.</w:t>
      </w:r>
    </w:p>
    <w:p w14:paraId="51C6D666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51C6D667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14:paraId="51C6D668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1C6D669" w14:textId="774EF740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  <w:t>Обеспечивать представителям Арендодателя</w:t>
      </w:r>
      <w:r w:rsidRPr="00765CB2">
        <w:rPr>
          <w:sz w:val="24"/>
          <w:szCs w:val="24"/>
        </w:rPr>
        <w:t xml:space="preserve">, органам государственного </w:t>
      </w:r>
      <w:r w:rsidR="009854E6" w:rsidRPr="00765CB2">
        <w:rPr>
          <w:sz w:val="24"/>
          <w:szCs w:val="24"/>
        </w:rPr>
        <w:t xml:space="preserve">земельного надзора </w:t>
      </w:r>
      <w:r w:rsidRPr="00765CB2">
        <w:rPr>
          <w:sz w:val="24"/>
          <w:szCs w:val="24"/>
        </w:rPr>
        <w:t>и муниципального</w:t>
      </w:r>
      <w:r w:rsidR="009854E6" w:rsidRPr="00765CB2">
        <w:rPr>
          <w:sz w:val="24"/>
          <w:szCs w:val="24"/>
        </w:rPr>
        <w:t xml:space="preserve"> земельного</w:t>
      </w:r>
      <w:r w:rsidRPr="00765CB2">
        <w:rPr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14:paraId="51C6D66A" w14:textId="77777777"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14:paraId="3EE8F62D" w14:textId="5C2EF573"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14:paraId="12C15277" w14:textId="6C88BDA3" w:rsidR="006D4F53" w:rsidRPr="00765CB2" w:rsidRDefault="006D4F53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3B1999">
        <w:rPr>
          <w:sz w:val="24"/>
          <w:szCs w:val="24"/>
        </w:rPr>
        <w:t>4.2.1</w:t>
      </w:r>
      <w:r w:rsidR="00445F42" w:rsidRPr="003B1999">
        <w:rPr>
          <w:sz w:val="24"/>
          <w:szCs w:val="24"/>
        </w:rPr>
        <w:t>1</w:t>
      </w:r>
      <w:r w:rsidRPr="003B1999">
        <w:rPr>
          <w:sz w:val="24"/>
          <w:szCs w:val="24"/>
        </w:rPr>
        <w:t>.Осуществить</w:t>
      </w:r>
      <w:r w:rsidRPr="00765CB2">
        <w:rPr>
          <w:sz w:val="24"/>
          <w:szCs w:val="24"/>
        </w:rPr>
        <w:t xml:space="preserve">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765CB2">
        <w:rPr>
          <w:sz w:val="24"/>
          <w:szCs w:val="24"/>
        </w:rPr>
        <w:t>срок предусмотренный пунктом 1.1</w:t>
      </w:r>
      <w:r w:rsidRPr="00765CB2">
        <w:rPr>
          <w:sz w:val="24"/>
          <w:szCs w:val="24"/>
        </w:rPr>
        <w:t>. Договора.</w:t>
      </w:r>
    </w:p>
    <w:p w14:paraId="7DED49AB" w14:textId="6BF67496" w:rsidR="00445F42" w:rsidRPr="00765CB2" w:rsidRDefault="00A90ED6" w:rsidP="00445F42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765CB2">
        <w:rPr>
          <w:sz w:val="24"/>
          <w:szCs w:val="24"/>
        </w:rPr>
        <w:t>4.2.</w:t>
      </w:r>
      <w:r w:rsidR="00445F42" w:rsidRPr="00765CB2">
        <w:rPr>
          <w:sz w:val="24"/>
          <w:szCs w:val="24"/>
        </w:rPr>
        <w:t>12</w:t>
      </w:r>
      <w:r w:rsidRPr="00765CB2">
        <w:rPr>
          <w:sz w:val="24"/>
          <w:szCs w:val="24"/>
        </w:rPr>
        <w:t>.</w:t>
      </w:r>
      <w:r w:rsidRPr="00765CB2">
        <w:rPr>
          <w:sz w:val="24"/>
          <w:szCs w:val="24"/>
        </w:rPr>
        <w:tab/>
      </w:r>
      <w:r w:rsidR="006D4F53" w:rsidRPr="00765CB2">
        <w:rPr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765CB2">
        <w:rPr>
          <w:sz w:val="24"/>
          <w:szCs w:val="24"/>
        </w:rPr>
        <w:t>предоставить копию документов</w:t>
      </w:r>
      <w:r w:rsidR="005A15C3">
        <w:rPr>
          <w:sz w:val="24"/>
          <w:szCs w:val="24"/>
        </w:rPr>
        <w:t>,</w:t>
      </w:r>
      <w:r w:rsidR="00445F42" w:rsidRPr="00765CB2">
        <w:rPr>
          <w:sz w:val="24"/>
          <w:szCs w:val="24"/>
        </w:rPr>
        <w:t xml:space="preserve"> подтверждающих право собственности.</w:t>
      </w:r>
    </w:p>
    <w:p w14:paraId="45EC88C2" w14:textId="453DA20A" w:rsidR="00326861" w:rsidRPr="00445F42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>
        <w:rPr>
          <w:sz w:val="24"/>
          <w:szCs w:val="24"/>
        </w:rPr>
        <w:t>4.</w:t>
      </w:r>
      <w:r>
        <w:t>2.13.</w:t>
      </w:r>
      <w:r w:rsidR="00326861">
        <w:t xml:space="preserve">Без согласия Арендодателя не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14:paraId="51C6D66D" w14:textId="6A5A9DE1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14:paraId="51C6D66E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14:paraId="51C6D66F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14:paraId="51C6D670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14:paraId="51C6D671" w14:textId="4DB92643" w:rsidR="00A90ED6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 xml:space="preserve">г) иных требований </w:t>
      </w:r>
      <w:r w:rsidR="003D72E7" w:rsidRPr="0045600C">
        <w:rPr>
          <w:sz w:val="24"/>
          <w:szCs w:val="24"/>
        </w:rPr>
        <w:t>законодательства</w:t>
      </w:r>
      <w:r w:rsidRPr="0045600C">
        <w:rPr>
          <w:sz w:val="24"/>
          <w:szCs w:val="24"/>
        </w:rPr>
        <w:t xml:space="preserve"> по содержанию данного Объекта.</w:t>
      </w:r>
    </w:p>
    <w:p w14:paraId="51C6D673" w14:textId="7CA59618" w:rsidR="00A90ED6" w:rsidRPr="00765CB2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326861">
        <w:rPr>
          <w:sz w:val="24"/>
          <w:szCs w:val="24"/>
        </w:rPr>
        <w:t>5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</w:r>
      <w:r w:rsidR="00445F42" w:rsidRPr="00765CB2">
        <w:rPr>
          <w:szCs w:val="22"/>
        </w:rPr>
        <w:t>Арендатор обязан  сдать документы (договор, соглашение) в МФЦ в течение 5 рабочих дней со дня их подписания.</w:t>
      </w:r>
    </w:p>
    <w:p w14:paraId="51C6D675" w14:textId="1923B88F" w:rsidR="00A90ED6" w:rsidRPr="00765CB2" w:rsidRDefault="00A90ED6" w:rsidP="003D3638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326861">
        <w:rPr>
          <w:sz w:val="24"/>
          <w:szCs w:val="24"/>
        </w:rPr>
        <w:t>6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</w:r>
      <w:r w:rsidRPr="0045600C">
        <w:rPr>
          <w:sz w:val="24"/>
          <w:szCs w:val="24"/>
        </w:rPr>
        <w:tab/>
      </w:r>
      <w:r w:rsidR="00664E45" w:rsidRPr="00FD054B">
        <w:rPr>
          <w:sz w:val="24"/>
          <w:szCs w:val="24"/>
        </w:rPr>
        <w:t xml:space="preserve">В случае отчуждения </w:t>
      </w:r>
      <w:r w:rsidR="00FD054B" w:rsidRPr="00FD054B">
        <w:rPr>
          <w:sz w:val="24"/>
          <w:szCs w:val="24"/>
        </w:rPr>
        <w:t xml:space="preserve">(продажи, дарения, мены, передачи) </w:t>
      </w:r>
      <w:r w:rsidR="00FD054B" w:rsidRPr="00765CB2">
        <w:rPr>
          <w:sz w:val="24"/>
          <w:szCs w:val="24"/>
        </w:rPr>
        <w:t>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14:paraId="51C6D676" w14:textId="1397A6F1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326861">
        <w:rPr>
          <w:sz w:val="24"/>
          <w:szCs w:val="24"/>
        </w:rPr>
        <w:t>8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При изменении организационно-правовой формы, наименования, юридического адреса, банковских ре</w:t>
      </w:r>
      <w:r w:rsidR="00656F09">
        <w:rPr>
          <w:sz w:val="24"/>
          <w:szCs w:val="24"/>
        </w:rPr>
        <w:t xml:space="preserve">квизитов или его реорганизации </w:t>
      </w:r>
      <w:r w:rsidRPr="0045600C">
        <w:rPr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14:paraId="51C6D677" w14:textId="0FD5A140" w:rsidR="00236BF6" w:rsidRPr="003B1999" w:rsidRDefault="00326861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4.2.19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  <w:t>Письменно сообщить Аре</w:t>
      </w:r>
      <w:r w:rsidR="00390405">
        <w:rPr>
          <w:sz w:val="24"/>
          <w:szCs w:val="24"/>
        </w:rPr>
        <w:t xml:space="preserve">ндодателю не позднее, чем </w:t>
      </w:r>
      <w:r w:rsidR="00390405" w:rsidRPr="003B1999">
        <w:rPr>
          <w:sz w:val="24"/>
          <w:szCs w:val="24"/>
        </w:rPr>
        <w:t>за один</w:t>
      </w:r>
      <w:r w:rsidR="00A90ED6" w:rsidRPr="003B1999">
        <w:rPr>
          <w:sz w:val="24"/>
          <w:szCs w:val="24"/>
        </w:rPr>
        <w:t xml:space="preserve"> месяц о предстоящем досрочном освобождении Объекта</w:t>
      </w:r>
      <w:r w:rsidR="00390405" w:rsidRPr="003B1999">
        <w:rPr>
          <w:sz w:val="24"/>
          <w:szCs w:val="24"/>
        </w:rPr>
        <w:t xml:space="preserve"> и передать его по Акту приема-передачи</w:t>
      </w:r>
      <w:r w:rsidR="00236BF6" w:rsidRPr="003B1999">
        <w:rPr>
          <w:sz w:val="24"/>
          <w:szCs w:val="24"/>
        </w:rPr>
        <w:t xml:space="preserve">. </w:t>
      </w:r>
    </w:p>
    <w:p w14:paraId="51C6D678" w14:textId="77777777"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BEC368E" w14:textId="77777777"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79" w14:textId="77777777"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14:paraId="51C6D67A" w14:textId="77777777"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14:paraId="51C6D67B" w14:textId="77777777"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14:paraId="51C6D67C" w14:textId="77777777"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 xml:space="preserve"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</w:t>
      </w:r>
      <w:r w:rsidR="00DA2ED1" w:rsidRPr="0045600C">
        <w:rPr>
          <w:sz w:val="24"/>
          <w:szCs w:val="24"/>
        </w:rPr>
        <w:lastRenderedPageBreak/>
        <w:t>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14:paraId="51C6D67E" w14:textId="77777777"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003132D4" w14:textId="77777777"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7F" w14:textId="10F3D48C" w:rsidR="00236BF6" w:rsidRDefault="00236BF6" w:rsidP="000A628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ОСОБЫЕ УСЛОВИЯ</w:t>
      </w:r>
    </w:p>
    <w:p w14:paraId="71DB9BC5" w14:textId="77777777" w:rsidR="000A6286" w:rsidRPr="0045600C" w:rsidRDefault="000A6286" w:rsidP="008D3D54">
      <w:pPr>
        <w:widowControl/>
        <w:shd w:val="clear" w:color="auto" w:fill="FFFFFF"/>
        <w:jc w:val="center"/>
        <w:rPr>
          <w:sz w:val="24"/>
          <w:szCs w:val="24"/>
        </w:rPr>
      </w:pPr>
    </w:p>
    <w:p w14:paraId="688AC9E9" w14:textId="36FB8874" w:rsidR="001368A4" w:rsidRDefault="0038752F" w:rsidP="000A6286">
      <w:pPr>
        <w:widowControl/>
        <w:ind w:left="567" w:hanging="567"/>
        <w:jc w:val="both"/>
        <w:rPr>
          <w:b/>
          <w:sz w:val="24"/>
          <w:szCs w:val="24"/>
        </w:rPr>
      </w:pPr>
      <w:r w:rsidRPr="00EC39CF">
        <w:rPr>
          <w:sz w:val="24"/>
          <w:szCs w:val="24"/>
        </w:rPr>
        <w:t xml:space="preserve">6.1 </w:t>
      </w:r>
      <w:r w:rsidR="001368A4" w:rsidRPr="00EC39CF">
        <w:rPr>
          <w:sz w:val="24"/>
          <w:szCs w:val="24"/>
        </w:rPr>
        <w:t xml:space="preserve">    </w:t>
      </w:r>
      <w:r w:rsidRPr="00D673D7">
        <w:rPr>
          <w:b/>
          <w:sz w:val="24"/>
          <w:szCs w:val="24"/>
        </w:rPr>
        <w:t>Арендатор не вправе</w:t>
      </w:r>
      <w:r w:rsidR="001368A4" w:rsidRPr="00D673D7">
        <w:rPr>
          <w:b/>
          <w:sz w:val="24"/>
          <w:szCs w:val="24"/>
        </w:rPr>
        <w:t>:</w:t>
      </w:r>
    </w:p>
    <w:p w14:paraId="32759F80" w14:textId="68E39A6C" w:rsidR="000A6286" w:rsidRPr="00CE577E" w:rsidRDefault="000A6286" w:rsidP="000A6286">
      <w:pPr>
        <w:widowControl/>
        <w:ind w:left="567" w:hanging="567"/>
        <w:jc w:val="both"/>
        <w:rPr>
          <w:sz w:val="24"/>
          <w:szCs w:val="24"/>
        </w:rPr>
      </w:pPr>
      <w:r w:rsidRPr="008D3D54">
        <w:rPr>
          <w:color w:val="000000" w:themeColor="text1"/>
          <w:sz w:val="24"/>
          <w:szCs w:val="24"/>
        </w:rPr>
        <w:t>6.1.1.</w:t>
      </w:r>
      <w:r>
        <w:rPr>
          <w:sz w:val="24"/>
          <w:szCs w:val="24"/>
        </w:rPr>
        <w:t xml:space="preserve"> с</w:t>
      </w:r>
      <w:r w:rsidRPr="00C53E22">
        <w:rPr>
          <w:sz w:val="24"/>
          <w:szCs w:val="24"/>
        </w:rPr>
        <w:t>давать Объект (его части) в субаренду (поднаем), а также передавать свои права и обязанности по договору аренды земельных участков третьим лицам, а также осуществлять перевод долга по обязательствам</w:t>
      </w:r>
      <w:r w:rsidR="005A15C3">
        <w:rPr>
          <w:sz w:val="24"/>
          <w:szCs w:val="24"/>
        </w:rPr>
        <w:t>,</w:t>
      </w:r>
      <w:r w:rsidRPr="00C53E22">
        <w:rPr>
          <w:sz w:val="24"/>
          <w:szCs w:val="24"/>
        </w:rPr>
        <w:t xml:space="preserve"> возникшим из заключенного на торгах договора;</w:t>
      </w:r>
    </w:p>
    <w:p w14:paraId="4D3F138D" w14:textId="4B1ACAF0" w:rsidR="000A6286" w:rsidRPr="00CE577E" w:rsidRDefault="000A6286" w:rsidP="008D3D54">
      <w:pPr>
        <w:widowControl/>
        <w:ind w:left="567" w:hanging="567"/>
        <w:jc w:val="both"/>
        <w:rPr>
          <w:sz w:val="24"/>
          <w:szCs w:val="24"/>
        </w:rPr>
      </w:pPr>
      <w:r w:rsidRPr="00CE577E">
        <w:rPr>
          <w:sz w:val="24"/>
          <w:szCs w:val="24"/>
        </w:rPr>
        <w:t>6.</w:t>
      </w:r>
      <w:r w:rsidR="008D3D54">
        <w:rPr>
          <w:sz w:val="24"/>
          <w:szCs w:val="24"/>
        </w:rPr>
        <w:t>1.</w:t>
      </w:r>
      <w:r w:rsidRPr="00CE577E">
        <w:rPr>
          <w:sz w:val="24"/>
          <w:szCs w:val="24"/>
        </w:rPr>
        <w:t xml:space="preserve">2. </w:t>
      </w:r>
      <w:r w:rsidR="008D3D54">
        <w:rPr>
          <w:sz w:val="24"/>
          <w:szCs w:val="24"/>
        </w:rPr>
        <w:t xml:space="preserve"> </w:t>
      </w:r>
      <w:r w:rsidRPr="00CE577E">
        <w:rPr>
          <w:sz w:val="24"/>
          <w:szCs w:val="24"/>
        </w:rPr>
        <w:t>Внесение изменений в заключенный по результатам аукциона договор аренды земельного участка, в части изменения видов разрешенного использования такого земельного участка не допускается.</w:t>
      </w:r>
    </w:p>
    <w:p w14:paraId="51C6D683" w14:textId="5DE827A3" w:rsidR="00236BF6" w:rsidRDefault="00D673D7" w:rsidP="000A6286">
      <w:pPr>
        <w:widowControl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8D3D54">
        <w:rPr>
          <w:sz w:val="24"/>
          <w:szCs w:val="24"/>
        </w:rPr>
        <w:t>1.</w:t>
      </w:r>
      <w:r>
        <w:rPr>
          <w:sz w:val="24"/>
          <w:szCs w:val="24"/>
        </w:rPr>
        <w:t xml:space="preserve">3. </w:t>
      </w:r>
      <w:r w:rsidR="00A90ED6" w:rsidRPr="0045600C">
        <w:rPr>
          <w:sz w:val="24"/>
          <w:szCs w:val="24"/>
        </w:rPr>
        <w:t xml:space="preserve">Заключение договора на новый срок осуществляется путем проведения </w:t>
      </w:r>
      <w:r w:rsidR="00A90ED6" w:rsidRPr="00EC39CF">
        <w:rPr>
          <w:sz w:val="24"/>
          <w:szCs w:val="24"/>
        </w:rPr>
        <w:t>торгов</w:t>
      </w:r>
      <w:r w:rsidR="00664E45" w:rsidRPr="00EC39CF">
        <w:rPr>
          <w:sz w:val="24"/>
          <w:szCs w:val="24"/>
        </w:rPr>
        <w:t xml:space="preserve"> в соответствии с действующим законодательством</w:t>
      </w:r>
      <w:r w:rsidR="00A90ED6" w:rsidRPr="00EC39CF">
        <w:rPr>
          <w:sz w:val="24"/>
          <w:szCs w:val="24"/>
        </w:rPr>
        <w:t>.</w:t>
      </w:r>
      <w:r w:rsidR="00236BF6" w:rsidRPr="00EC39CF">
        <w:rPr>
          <w:sz w:val="24"/>
          <w:szCs w:val="24"/>
        </w:rPr>
        <w:t xml:space="preserve"> </w:t>
      </w:r>
    </w:p>
    <w:p w14:paraId="09EA2C83" w14:textId="2E4578E0" w:rsidR="00B16FF3" w:rsidRDefault="00B16FF3" w:rsidP="000A6286">
      <w:pPr>
        <w:widowControl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D673D7">
        <w:rPr>
          <w:sz w:val="24"/>
          <w:szCs w:val="24"/>
        </w:rPr>
        <w:t>.</w:t>
      </w:r>
      <w:r w:rsidR="008D3D54">
        <w:rPr>
          <w:sz w:val="24"/>
          <w:szCs w:val="24"/>
        </w:rPr>
        <w:t>1.</w:t>
      </w:r>
      <w:r w:rsidR="00D673D7">
        <w:rPr>
          <w:sz w:val="24"/>
          <w:szCs w:val="24"/>
        </w:rPr>
        <w:t xml:space="preserve">4. </w:t>
      </w:r>
      <w:r w:rsidRPr="004C5618">
        <w:rPr>
          <w:sz w:val="24"/>
          <w:szCs w:val="24"/>
        </w:rPr>
        <w:t>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15032BBA" w14:textId="16CBDFB5" w:rsidR="00B16FF3" w:rsidRDefault="00BB5F80" w:rsidP="00800A6B">
      <w:pPr>
        <w:widowControl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6.1.5.</w:t>
      </w:r>
      <w:r w:rsidRPr="00BB5F80">
        <w:rPr>
          <w:b/>
          <w:sz w:val="24"/>
          <w:szCs w:val="24"/>
        </w:rPr>
        <w:t xml:space="preserve"> Обременение /ограничение прав на земельны</w:t>
      </w:r>
      <w:r>
        <w:rPr>
          <w:b/>
          <w:sz w:val="24"/>
          <w:szCs w:val="24"/>
        </w:rPr>
        <w:t>й</w:t>
      </w:r>
      <w:r w:rsidRPr="00BB5F80">
        <w:rPr>
          <w:b/>
          <w:sz w:val="24"/>
          <w:szCs w:val="24"/>
        </w:rPr>
        <w:t xml:space="preserve"> участ</w:t>
      </w:r>
      <w:r>
        <w:rPr>
          <w:b/>
          <w:sz w:val="24"/>
          <w:szCs w:val="24"/>
        </w:rPr>
        <w:t>ок</w:t>
      </w:r>
      <w:r w:rsidRPr="00BB5F80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  </w:t>
      </w:r>
      <w:r w:rsidR="00800A6B" w:rsidRPr="00800A6B">
        <w:rPr>
          <w:sz w:val="24"/>
          <w:szCs w:val="24"/>
        </w:rPr>
        <w:t>Участок находится в зоне с особыми условиями использования территории. Вид: Зона охраны искусственных объектов. Охранная зона инженерных коммуникаций. Реестровый номер 74:25-6.1379 (выписка о зоне прилагается к аукционной документации)</w:t>
      </w:r>
      <w:proofErr w:type="gramStart"/>
      <w:r w:rsidR="00800A6B" w:rsidRPr="00800A6B">
        <w:rPr>
          <w:sz w:val="24"/>
          <w:szCs w:val="24"/>
        </w:rPr>
        <w:t>.</w:t>
      </w:r>
      <w:bookmarkStart w:id="0" w:name="_GoBack"/>
      <w:bookmarkEnd w:id="0"/>
      <w:r w:rsidR="00800A6B" w:rsidRPr="00800A6B">
        <w:rPr>
          <w:sz w:val="24"/>
          <w:szCs w:val="24"/>
        </w:rPr>
        <w:t>У</w:t>
      </w:r>
      <w:proofErr w:type="gramEnd"/>
      <w:r w:rsidR="00800A6B" w:rsidRPr="00800A6B">
        <w:rPr>
          <w:sz w:val="24"/>
          <w:szCs w:val="24"/>
        </w:rPr>
        <w:t>часток находится в зоне с особыми условиями использования территории. Вид: Зона охраны искусственных объектов. Охранная зона инженерных коммуникаций. Реестровый номер 74:25-6.22(выписка о зоне прилагается к аукционной документации).</w:t>
      </w:r>
    </w:p>
    <w:p w14:paraId="07DE2B98" w14:textId="77777777" w:rsidR="00800A6B" w:rsidRPr="00EC39CF" w:rsidRDefault="00800A6B" w:rsidP="00BB5F80">
      <w:pPr>
        <w:widowControl/>
        <w:ind w:left="567" w:hanging="567"/>
        <w:jc w:val="both"/>
        <w:rPr>
          <w:sz w:val="24"/>
          <w:szCs w:val="24"/>
        </w:rPr>
      </w:pPr>
    </w:p>
    <w:p w14:paraId="51C6D684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85" w14:textId="3D4A9CC0"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14:paraId="5EBB36D9" w14:textId="1431AD85"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14:paraId="51C6D686" w14:textId="77777777" w:rsidR="00236BF6" w:rsidRPr="0045600C" w:rsidRDefault="00236BF6" w:rsidP="00D673D7">
      <w:pPr>
        <w:widowControl/>
        <w:shd w:val="clear" w:color="auto" w:fill="FFFFFF"/>
        <w:ind w:left="567" w:hanging="567"/>
        <w:rPr>
          <w:color w:val="000000"/>
          <w:sz w:val="24"/>
          <w:szCs w:val="24"/>
        </w:rPr>
      </w:pPr>
    </w:p>
    <w:p w14:paraId="51C6D687" w14:textId="77777777" w:rsidR="00D95A32" w:rsidRPr="00D673D7" w:rsidRDefault="00236BF6" w:rsidP="00D673D7">
      <w:pPr>
        <w:widowControl/>
        <w:shd w:val="clear" w:color="auto" w:fill="FFFFFF"/>
        <w:ind w:left="567" w:hanging="567"/>
        <w:jc w:val="both"/>
        <w:rPr>
          <w:b/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</w:r>
      <w:r w:rsidR="00D95A32" w:rsidRPr="00D673D7">
        <w:rPr>
          <w:b/>
          <w:sz w:val="24"/>
          <w:szCs w:val="24"/>
        </w:rPr>
        <w:t>Договор прекращает свое действие:</w:t>
      </w:r>
    </w:p>
    <w:p w14:paraId="51C6D688" w14:textId="5C59DFF6" w:rsidR="00D95A32" w:rsidRPr="00765CB2" w:rsidRDefault="00D95A32" w:rsidP="00D673D7">
      <w:pPr>
        <w:widowControl/>
        <w:shd w:val="clear" w:color="auto" w:fill="FFFFFF"/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7.1.1.</w:t>
      </w:r>
      <w:r w:rsidRPr="0045600C">
        <w:rPr>
          <w:sz w:val="24"/>
          <w:szCs w:val="24"/>
        </w:rPr>
        <w:tab/>
        <w:t>по истечении срока, установленного в п. 1.4 Договора</w:t>
      </w:r>
      <w:r w:rsidR="004816F0">
        <w:rPr>
          <w:sz w:val="24"/>
          <w:szCs w:val="24"/>
        </w:rPr>
        <w:t xml:space="preserve">. </w:t>
      </w:r>
      <w:r w:rsidR="004816F0" w:rsidRPr="00765CB2">
        <w:rPr>
          <w:sz w:val="24"/>
          <w:szCs w:val="24"/>
        </w:rPr>
        <w:t>Действие договора прекращается без направления</w:t>
      </w:r>
      <w:r w:rsidR="009F3CA0" w:rsidRPr="00765CB2">
        <w:rPr>
          <w:sz w:val="24"/>
          <w:szCs w:val="24"/>
        </w:rPr>
        <w:t xml:space="preserve"> Арендатору уведомления об этом</w:t>
      </w:r>
      <w:r w:rsidRPr="00765CB2">
        <w:rPr>
          <w:sz w:val="24"/>
          <w:szCs w:val="24"/>
        </w:rPr>
        <w:t>;</w:t>
      </w:r>
    </w:p>
    <w:p w14:paraId="4A2F494F" w14:textId="0C050A46" w:rsidR="002B5C7B" w:rsidRPr="009029D6" w:rsidRDefault="002B5C7B" w:rsidP="00D673D7">
      <w:pPr>
        <w:pStyle w:val="2"/>
        <w:numPr>
          <w:ilvl w:val="2"/>
          <w:numId w:val="26"/>
        </w:numPr>
        <w:ind w:left="567" w:hanging="567"/>
      </w:pPr>
      <w:r w:rsidRPr="00765CB2">
        <w:rPr>
          <w:color w:val="auto"/>
        </w:rPr>
        <w:t>По соглашению сторон в порядке, предусмотренном</w:t>
      </w:r>
      <w:r w:rsidRPr="009029D6">
        <w:t xml:space="preserve"> законодательством Российской Федерации.</w:t>
      </w:r>
    </w:p>
    <w:p w14:paraId="131C4354" w14:textId="77777777" w:rsidR="002B5C7B" w:rsidRPr="009029D6" w:rsidRDefault="002B5C7B" w:rsidP="00D673D7">
      <w:pPr>
        <w:pStyle w:val="2"/>
        <w:numPr>
          <w:ilvl w:val="2"/>
          <w:numId w:val="26"/>
        </w:numPr>
        <w:ind w:left="567" w:hanging="567"/>
      </w:pPr>
      <w:r w:rsidRPr="009029D6">
        <w:t xml:space="preserve"> Досрочно в судебном порядке по требованию одной из сторон в </w:t>
      </w:r>
      <w:r>
        <w:t>соответствии со</w:t>
      </w:r>
      <w:r w:rsidRPr="009029D6">
        <w:t xml:space="preserve"> ст.450 ГК РФ. </w:t>
      </w:r>
    </w:p>
    <w:p w14:paraId="3E4FA902" w14:textId="77777777" w:rsidR="002B5C7B" w:rsidRPr="009029D6" w:rsidRDefault="002B5C7B" w:rsidP="00D673D7">
      <w:pPr>
        <w:pStyle w:val="2"/>
        <w:numPr>
          <w:ilvl w:val="2"/>
          <w:numId w:val="26"/>
        </w:numPr>
        <w:ind w:left="567" w:hanging="567"/>
      </w:pPr>
      <w:r w:rsidRPr="009029D6">
        <w:t xml:space="preserve"> Досрочно в судебном порядке по требованию Арендодателя в </w:t>
      </w:r>
      <w:r>
        <w:t>соответствии со</w:t>
      </w:r>
      <w:r w:rsidRPr="009029D6">
        <w:t xml:space="preserve"> ст.619 ГК РФ. </w:t>
      </w:r>
    </w:p>
    <w:p w14:paraId="1113941C" w14:textId="77777777" w:rsidR="002B5C7B" w:rsidRPr="009029D6" w:rsidRDefault="002B5C7B" w:rsidP="00D673D7">
      <w:pPr>
        <w:pStyle w:val="2"/>
        <w:numPr>
          <w:ilvl w:val="2"/>
          <w:numId w:val="26"/>
        </w:numPr>
        <w:ind w:left="567" w:hanging="567"/>
      </w:pPr>
      <w:r w:rsidRPr="009029D6">
        <w:t xml:space="preserve">Досрочно в судебном порядке по требованию Арендатора в </w:t>
      </w:r>
      <w:r>
        <w:t>соответствии со</w:t>
      </w:r>
      <w:r w:rsidRPr="009029D6">
        <w:t xml:space="preserve"> ст. 620 ГК РФ. </w:t>
      </w:r>
    </w:p>
    <w:p w14:paraId="3725BC9B" w14:textId="77777777" w:rsidR="002B5C7B" w:rsidRPr="00765CB2" w:rsidRDefault="002B5C7B" w:rsidP="00D673D7">
      <w:pPr>
        <w:pStyle w:val="2"/>
        <w:numPr>
          <w:ilvl w:val="2"/>
          <w:numId w:val="26"/>
        </w:numPr>
        <w:ind w:left="567" w:hanging="567"/>
        <w:rPr>
          <w:color w:val="auto"/>
        </w:rPr>
      </w:pPr>
      <w:r w:rsidRPr="009029D6">
        <w:t xml:space="preserve"> Досрочно   в судебном порядке</w:t>
      </w:r>
      <w:r w:rsidRPr="009029D6">
        <w:rPr>
          <w:color w:val="31849B"/>
        </w:rPr>
        <w:t xml:space="preserve"> </w:t>
      </w:r>
      <w:r w:rsidRPr="00765CB2">
        <w:rPr>
          <w:color w:val="auto"/>
        </w:rPr>
        <w:t>по требованию Арендодателя в случае неиспользования земельного участка, в течение трех лет.</w:t>
      </w:r>
    </w:p>
    <w:p w14:paraId="3DC15642" w14:textId="77777777" w:rsidR="002B5C7B" w:rsidRPr="009029D6" w:rsidRDefault="002B5C7B" w:rsidP="002B5C7B">
      <w:pPr>
        <w:pStyle w:val="2"/>
        <w:numPr>
          <w:ilvl w:val="1"/>
          <w:numId w:val="26"/>
        </w:numPr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3D16F48C" w14:textId="77777777" w:rsidR="002B5C7B" w:rsidRPr="009029D6" w:rsidRDefault="002B5C7B" w:rsidP="002B5C7B">
      <w:pPr>
        <w:pStyle w:val="2"/>
        <w:numPr>
          <w:ilvl w:val="1"/>
          <w:numId w:val="26"/>
        </w:numPr>
        <w:ind w:left="567" w:hanging="567"/>
      </w:pPr>
      <w:r w:rsidRPr="009029D6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34B07F25" w14:textId="77777777" w:rsidR="002B5C7B" w:rsidRPr="009029D6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720A7193" w14:textId="77777777" w:rsidR="002B5C7B" w:rsidRPr="009029D6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5B40B04" w14:textId="77777777" w:rsidR="002B5C7B" w:rsidRPr="009029D6" w:rsidRDefault="002B5C7B" w:rsidP="002B5C7B">
      <w:pPr>
        <w:pStyle w:val="2"/>
        <w:numPr>
          <w:ilvl w:val="1"/>
          <w:numId w:val="26"/>
        </w:numPr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3717609C" w14:textId="77777777" w:rsidR="002B5C7B" w:rsidRDefault="002B5C7B" w:rsidP="002B5C7B">
      <w:pPr>
        <w:pStyle w:val="-"/>
        <w:numPr>
          <w:ilvl w:val="0"/>
          <w:numId w:val="2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16E21771" w14:textId="77777777" w:rsidR="002B5C7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7AAA0A90" w14:textId="77777777" w:rsidR="002B5C7B" w:rsidRPr="00765CB2" w:rsidRDefault="002B5C7B" w:rsidP="002B5C7B">
      <w:pPr>
        <w:pStyle w:val="2"/>
        <w:numPr>
          <w:ilvl w:val="1"/>
          <w:numId w:val="26"/>
        </w:numPr>
        <w:ind w:left="567" w:hanging="567"/>
        <w:rPr>
          <w:color w:val="auto"/>
        </w:rPr>
      </w:pPr>
      <w:r w:rsidRPr="004F521B">
        <w:t xml:space="preserve">Об отказе от исполнения Договора по </w:t>
      </w:r>
      <w:r>
        <w:t xml:space="preserve">основаниям, установленным </w:t>
      </w:r>
      <w:proofErr w:type="spellStart"/>
      <w:r>
        <w:t>п.п</w:t>
      </w:r>
      <w:proofErr w:type="spellEnd"/>
      <w:r>
        <w:t>. 7.2. - 7.4.</w:t>
      </w:r>
      <w:r w:rsidRPr="004F521B">
        <w:t xml:space="preserve"> Договора, Арендодатель должен известит</w:t>
      </w:r>
      <w:r>
        <w:t xml:space="preserve">ь Арендатора не менее, </w:t>
      </w:r>
      <w:r w:rsidRPr="00765CB2">
        <w:rPr>
          <w:color w:val="auto"/>
        </w:rPr>
        <w:t>чем за 10 рабочих дней.</w:t>
      </w:r>
    </w:p>
    <w:p w14:paraId="68641F36" w14:textId="77777777" w:rsidR="002B5C7B" w:rsidRPr="00765CB2" w:rsidRDefault="002B5C7B" w:rsidP="002B5C7B">
      <w:pPr>
        <w:pStyle w:val="2"/>
        <w:numPr>
          <w:ilvl w:val="1"/>
          <w:numId w:val="26"/>
        </w:numPr>
        <w:ind w:left="567" w:hanging="567"/>
        <w:rPr>
          <w:color w:val="auto"/>
        </w:rPr>
      </w:pPr>
      <w:r w:rsidRPr="00765CB2">
        <w:rPr>
          <w:color w:val="auto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640E3FD8" w14:textId="76B0C3F0" w:rsidR="002B5C7B" w:rsidRPr="004F521B" w:rsidRDefault="002B5C7B" w:rsidP="002B5C7B">
      <w:pPr>
        <w:pStyle w:val="10"/>
        <w:tabs>
          <w:tab w:val="clear" w:pos="360"/>
        </w:tabs>
        <w:jc w:val="left"/>
      </w:pPr>
    </w:p>
    <w:p w14:paraId="40CA64F3" w14:textId="5CB3B809" w:rsidR="00535F77" w:rsidRPr="0045600C" w:rsidRDefault="00535F77" w:rsidP="00D95A32">
      <w:pPr>
        <w:pStyle w:val="1"/>
        <w:ind w:left="680" w:hanging="680"/>
      </w:pPr>
    </w:p>
    <w:p w14:paraId="51C6D694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5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14:paraId="51C6D69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7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14:paraId="51C6D698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51C6D699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14:paraId="51C6D69A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9B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14:paraId="51C6D69C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D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14:paraId="51C6D69E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9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14:paraId="51C6D6A0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A1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14:paraId="51C6D6A2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</w:t>
      </w:r>
      <w:proofErr w:type="spellStart"/>
      <w:r w:rsidRPr="0045600C">
        <w:rPr>
          <w:sz w:val="24"/>
          <w:szCs w:val="24"/>
        </w:rPr>
        <w:t>г.Златоуста</w:t>
      </w:r>
      <w:proofErr w:type="spellEnd"/>
      <w:r w:rsidRPr="0045600C">
        <w:rPr>
          <w:sz w:val="24"/>
          <w:szCs w:val="24"/>
        </w:rPr>
        <w:t xml:space="preserve"> 05.01.1996г. №2746, основной государственный </w:t>
      </w:r>
      <w:r w:rsidRPr="0045600C">
        <w:rPr>
          <w:sz w:val="24"/>
          <w:szCs w:val="24"/>
          <w:lang w:val="en-US"/>
        </w:rPr>
        <w:t>pe</w:t>
      </w:r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51C6D6A3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14:paraId="51C6D6A4" w14:textId="77777777"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14:paraId="51C6D6A5" w14:textId="77777777"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14:paraId="51C6D6A6" w14:textId="77777777" w:rsidR="00236BF6" w:rsidRPr="005819CE" w:rsidRDefault="00236BF6" w:rsidP="00236BF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51C6D6A7" w14:textId="77777777" w:rsidR="00236BF6" w:rsidRPr="005819CE" w:rsidRDefault="00236BF6" w:rsidP="00236BF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>(КУИ ЗГО)</w:t>
      </w:r>
    </w:p>
    <w:p w14:paraId="51C6D6A8" w14:textId="77777777" w:rsidR="00236BF6" w:rsidRPr="005819CE" w:rsidRDefault="00236BF6" w:rsidP="00236BF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>ИНН 7404009308, КПП 740401001</w:t>
      </w:r>
    </w:p>
    <w:p w14:paraId="51C6D6A9" w14:textId="77777777" w:rsidR="00236BF6" w:rsidRPr="005819CE" w:rsidRDefault="00236BF6" w:rsidP="00236BF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>Р/счет 40101810400000010801,</w:t>
      </w:r>
    </w:p>
    <w:p w14:paraId="51C6D6AA" w14:textId="77777777" w:rsidR="00236BF6" w:rsidRPr="005819CE" w:rsidRDefault="00236BF6" w:rsidP="00236BF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Банк получателя – Отделение Челябинск, </w:t>
      </w:r>
      <w:proofErr w:type="spellStart"/>
      <w:r w:rsidRPr="005819CE">
        <w:rPr>
          <w:b/>
          <w:bCs/>
          <w:color w:val="000000"/>
          <w:sz w:val="22"/>
          <w:szCs w:val="22"/>
        </w:rPr>
        <w:t>г.Челябинск</w:t>
      </w:r>
      <w:proofErr w:type="spellEnd"/>
    </w:p>
    <w:p w14:paraId="51C6D6AB" w14:textId="77777777" w:rsidR="00236BF6" w:rsidRPr="005819CE" w:rsidRDefault="00236BF6" w:rsidP="00236BF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>БИК 047501001</w:t>
      </w:r>
    </w:p>
    <w:p w14:paraId="51C6D6AC" w14:textId="77777777" w:rsidR="00617C83" w:rsidRPr="005819CE" w:rsidRDefault="00617C83" w:rsidP="009C595B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КБК </w:t>
      </w:r>
      <w:r w:rsidR="00DE28DB" w:rsidRPr="005819CE">
        <w:rPr>
          <w:b/>
          <w:sz w:val="22"/>
        </w:rPr>
        <w:fldChar w:fldCharType="begin"/>
      </w:r>
      <w:r w:rsidR="00DE28DB" w:rsidRPr="005819CE">
        <w:rPr>
          <w:b/>
          <w:sz w:val="22"/>
        </w:rPr>
        <w:instrText>DOCVARIABLE "SP_FUNC:</w:instrText>
      </w:r>
      <w:r w:rsidR="00DE28DB" w:rsidRPr="005819CE">
        <w:instrText xml:space="preserve"> </w:instrText>
      </w:r>
      <w:r w:rsidR="00DE28DB" w:rsidRPr="005819CE">
        <w:rPr>
          <w:b/>
          <w:sz w:val="22"/>
        </w:rPr>
        <w:instrText xml:space="preserve">GetKBK (CONTEXT)" \* MERGEFORMAT </w:instrText>
      </w:r>
      <w:r w:rsidR="00DE28DB" w:rsidRPr="005819CE">
        <w:rPr>
          <w:b/>
          <w:sz w:val="22"/>
        </w:rPr>
        <w:fldChar w:fldCharType="separate"/>
      </w:r>
      <w:r w:rsidR="0045600C">
        <w:rPr>
          <w:b/>
          <w:sz w:val="22"/>
        </w:rPr>
        <w:t>118 1 11 050 1204 0000 120</w:t>
      </w:r>
      <w:r w:rsidR="00DE28DB" w:rsidRPr="005819CE">
        <w:rPr>
          <w:b/>
          <w:sz w:val="22"/>
        </w:rPr>
        <w:fldChar w:fldCharType="end"/>
      </w:r>
    </w:p>
    <w:p w14:paraId="51C6D6AD" w14:textId="77777777" w:rsidR="00617C83" w:rsidRPr="00E90B3F" w:rsidRDefault="00CC7D8C" w:rsidP="009C595B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>ОКТМО 75712000</w:t>
      </w:r>
    </w:p>
    <w:p w14:paraId="51C6D6AE" w14:textId="77777777" w:rsidR="00617C83" w:rsidRPr="005819CE" w:rsidRDefault="00617C83" w:rsidP="009C595B">
      <w:pPr>
        <w:widowControl/>
        <w:shd w:val="clear" w:color="auto" w:fill="FFFFFF"/>
        <w:ind w:left="680" w:hanging="680"/>
        <w:jc w:val="both"/>
        <w:rPr>
          <w:color w:val="000000"/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>Назначение платежа: арендная плата за землю №</w:t>
      </w:r>
      <w:r w:rsidRPr="005819CE">
        <w:rPr>
          <w:color w:val="000000"/>
          <w:sz w:val="22"/>
          <w:szCs w:val="22"/>
        </w:rPr>
        <w:t>__________</w:t>
      </w:r>
    </w:p>
    <w:p w14:paraId="51C6D6AF" w14:textId="77777777" w:rsidR="00B04E4F" w:rsidRPr="005819CE" w:rsidRDefault="00B04E4F" w:rsidP="007E0D36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14:paraId="51C6D6B0" w14:textId="77777777" w:rsidR="0045600C" w:rsidRDefault="00F65C26" w:rsidP="001956C5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GetPositionSignature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Заместитель руководителя</w:t>
      </w:r>
      <w:r w:rsidRPr="005819CE">
        <w:rPr>
          <w:sz w:val="22"/>
          <w:szCs w:val="22"/>
        </w:rPr>
        <w:fldChar w:fldCharType="end"/>
      </w:r>
      <w:r w:rsidR="0045600C">
        <w:rPr>
          <w:sz w:val="22"/>
          <w:szCs w:val="22"/>
        </w:rPr>
        <w:t>,</w:t>
      </w:r>
    </w:p>
    <w:p w14:paraId="51C6D6B1" w14:textId="77777777"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r w:rsidR="00F65C26" w:rsidRPr="005819CE">
        <w:rPr>
          <w:sz w:val="22"/>
          <w:szCs w:val="22"/>
        </w:rPr>
        <w:fldChar w:fldCharType="begin"/>
      </w:r>
      <w:r w:rsidR="00F65C26" w:rsidRPr="005819CE">
        <w:rPr>
          <w:sz w:val="22"/>
          <w:szCs w:val="22"/>
        </w:rPr>
        <w:instrText>DOCVARIABLE "SP_FUNC:</w:instrText>
      </w:r>
      <w:r w:rsidR="00F65C26" w:rsidRPr="005819CE">
        <w:instrText xml:space="preserve"> </w:instrText>
      </w:r>
      <w:r w:rsidR="00F65C26" w:rsidRPr="005819CE">
        <w:rPr>
          <w:sz w:val="22"/>
          <w:szCs w:val="22"/>
        </w:rPr>
        <w:instrText xml:space="preserve">GetNameSignature (CONTEXT)" \* MERGEFORMAT </w:instrText>
      </w:r>
      <w:r w:rsidR="00F65C26"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Т.О. Курчатова</w:t>
      </w:r>
      <w:r w:rsidR="00F65C26" w:rsidRPr="005819CE">
        <w:rPr>
          <w:sz w:val="22"/>
          <w:szCs w:val="22"/>
        </w:rPr>
        <w:fldChar w:fldCharType="end"/>
      </w:r>
      <w:r w:rsidR="001956C5" w:rsidRPr="005819CE">
        <w:rPr>
          <w:szCs w:val="24"/>
        </w:rPr>
        <w:tab/>
      </w:r>
    </w:p>
    <w:p w14:paraId="51C6D6B2" w14:textId="77777777" w:rsidR="00F65C26" w:rsidRDefault="00F65C26" w:rsidP="00F65C26">
      <w:pPr>
        <w:jc w:val="both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</w:instrText>
      </w:r>
      <w:r w:rsidRPr="005819CE">
        <w:instrText xml:space="preserve"> </w:instrText>
      </w:r>
      <w:r w:rsidRPr="005819CE">
        <w:rPr>
          <w:sz w:val="22"/>
          <w:szCs w:val="22"/>
        </w:rPr>
        <w:instrText xml:space="preserve">GetVicariousSignature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B5" w14:textId="375C0306"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proofErr w:type="spellStart"/>
      <w:r w:rsidRPr="005819CE">
        <w:rPr>
          <w:bCs/>
          <w:color w:val="000000"/>
          <w:sz w:val="22"/>
          <w:szCs w:val="22"/>
        </w:rPr>
        <w:t>м.п</w:t>
      </w:r>
      <w:proofErr w:type="spellEnd"/>
      <w:r w:rsidRPr="005819CE">
        <w:rPr>
          <w:bCs/>
          <w:color w:val="000000"/>
          <w:sz w:val="22"/>
          <w:szCs w:val="22"/>
        </w:rPr>
        <w:t>.</w:t>
      </w:r>
    </w:p>
    <w:p w14:paraId="51C6D6B6" w14:textId="77777777"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51C6D6B7" w14:textId="5FF843E9"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14:paraId="51C6D6B8" w14:textId="77777777"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14:paraId="51C6D6B9" w14:textId="77777777"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42080" w:rsidRPr="005819CE">
        <w:rPr>
          <w:sz w:val="22"/>
          <w:szCs w:val="22"/>
        </w:rPr>
        <w:fldChar w:fldCharType="end"/>
      </w:r>
    </w:p>
    <w:p w14:paraId="51C6D6BA" w14:textId="77777777"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14:paraId="51C6D6BB" w14:textId="77777777"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51C6D6BC" w14:textId="77777777"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51C6D6BD" w14:textId="77777777" w:rsidR="0045600C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14:paraId="51C6D6BE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BF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14:paraId="51C6D6C0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1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14:paraId="51C6D6C2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3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14:paraId="51C6D6C4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5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14:paraId="51C6D6C6" w14:textId="77777777"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         /подпись/                      /Ф.И.О./</w:t>
      </w:r>
      <w:r w:rsidR="00C939BD" w:rsidRPr="005819CE">
        <w:rPr>
          <w:sz w:val="22"/>
          <w:szCs w:val="22"/>
        </w:rPr>
        <w:fldChar w:fldCharType="end"/>
      </w:r>
    </w:p>
    <w:p w14:paraId="51C6D6C7" w14:textId="77777777" w:rsidR="00DE28DB" w:rsidRPr="005819CE" w:rsidRDefault="00C939BD" w:rsidP="003D6BD6">
      <w:pPr>
        <w:rPr>
          <w:sz w:val="22"/>
          <w:szCs w:val="22"/>
        </w:rPr>
      </w:pPr>
      <w:r w:rsidRPr="005819CE">
        <w:rPr>
          <w:b/>
          <w:sz w:val="22"/>
          <w:szCs w:val="22"/>
          <w:u w:val="single"/>
        </w:rPr>
        <w:fldChar w:fldCharType="begin"/>
      </w:r>
      <w:r w:rsidRPr="005819CE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5819CE">
        <w:rPr>
          <w:b/>
          <w:sz w:val="22"/>
          <w:szCs w:val="22"/>
          <w:u w:val="single"/>
        </w:rP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 w:rsidRPr="005819CE">
        <w:rPr>
          <w:b/>
          <w:sz w:val="22"/>
          <w:szCs w:val="22"/>
          <w:u w:val="single"/>
        </w:rPr>
        <w:fldChar w:fldCharType="end"/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GetPodpisD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C8" w14:textId="77777777" w:rsidR="00CA598B" w:rsidRPr="005819CE" w:rsidRDefault="00B70539" w:rsidP="007E0D36">
      <w:pPr>
        <w:widowControl/>
        <w:shd w:val="clear" w:color="auto" w:fill="FFFFFF"/>
        <w:ind w:left="680" w:hanging="680"/>
      </w:pPr>
      <w:r w:rsidRPr="00B10627">
        <w:rPr>
          <w:b/>
          <w:sz w:val="22"/>
          <w:szCs w:val="22"/>
        </w:rPr>
        <w:lastRenderedPageBreak/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46DCBE" w14:textId="77777777" w:rsidR="00563E42" w:rsidRDefault="00563E42">
      <w:r>
        <w:separator/>
      </w:r>
    </w:p>
  </w:endnote>
  <w:endnote w:type="continuationSeparator" w:id="0">
    <w:p w14:paraId="773B71B4" w14:textId="77777777" w:rsidR="00563E42" w:rsidRDefault="00563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735FAD" w14:textId="77777777" w:rsidR="00563E42" w:rsidRDefault="00563E42">
      <w:r>
        <w:separator/>
      </w:r>
    </w:p>
  </w:footnote>
  <w:footnote w:type="continuationSeparator" w:id="0">
    <w:p w14:paraId="05D1C324" w14:textId="77777777" w:rsidR="00563E42" w:rsidRDefault="00563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4434ECC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955D3"/>
    <w:rsid w:val="000A6286"/>
    <w:rsid w:val="000C5599"/>
    <w:rsid w:val="000D5370"/>
    <w:rsid w:val="000F4450"/>
    <w:rsid w:val="001120AC"/>
    <w:rsid w:val="00135F76"/>
    <w:rsid w:val="001360B1"/>
    <w:rsid w:val="001368A4"/>
    <w:rsid w:val="00141ECD"/>
    <w:rsid w:val="00147FE7"/>
    <w:rsid w:val="00152683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8C0"/>
    <w:rsid w:val="002F1D2E"/>
    <w:rsid w:val="002F4883"/>
    <w:rsid w:val="003020BA"/>
    <w:rsid w:val="003160C9"/>
    <w:rsid w:val="00326861"/>
    <w:rsid w:val="00327D5D"/>
    <w:rsid w:val="0033661A"/>
    <w:rsid w:val="003524E7"/>
    <w:rsid w:val="003731B7"/>
    <w:rsid w:val="0038752F"/>
    <w:rsid w:val="00390405"/>
    <w:rsid w:val="003A6A82"/>
    <w:rsid w:val="003B0C67"/>
    <w:rsid w:val="003B1999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46CD"/>
    <w:rsid w:val="00445F42"/>
    <w:rsid w:val="0045600C"/>
    <w:rsid w:val="00473EDC"/>
    <w:rsid w:val="004816F0"/>
    <w:rsid w:val="004926DC"/>
    <w:rsid w:val="00497389"/>
    <w:rsid w:val="004B1FDB"/>
    <w:rsid w:val="004C3A9D"/>
    <w:rsid w:val="004F1937"/>
    <w:rsid w:val="00511CDA"/>
    <w:rsid w:val="0051232D"/>
    <w:rsid w:val="00535F77"/>
    <w:rsid w:val="00540E25"/>
    <w:rsid w:val="00546116"/>
    <w:rsid w:val="005574AB"/>
    <w:rsid w:val="00557EE4"/>
    <w:rsid w:val="00563E42"/>
    <w:rsid w:val="005819CE"/>
    <w:rsid w:val="005951B6"/>
    <w:rsid w:val="005A15C3"/>
    <w:rsid w:val="005C0693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65CB2"/>
    <w:rsid w:val="00793293"/>
    <w:rsid w:val="007A7337"/>
    <w:rsid w:val="007E0D36"/>
    <w:rsid w:val="00800A6B"/>
    <w:rsid w:val="00820E46"/>
    <w:rsid w:val="008510E9"/>
    <w:rsid w:val="00871BA7"/>
    <w:rsid w:val="008724E3"/>
    <w:rsid w:val="008B5545"/>
    <w:rsid w:val="008B744B"/>
    <w:rsid w:val="008C21ED"/>
    <w:rsid w:val="008D3D54"/>
    <w:rsid w:val="008E42E4"/>
    <w:rsid w:val="008F0EA0"/>
    <w:rsid w:val="00905076"/>
    <w:rsid w:val="00916722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9F3CA0"/>
    <w:rsid w:val="009F4341"/>
    <w:rsid w:val="00A106C0"/>
    <w:rsid w:val="00A849B2"/>
    <w:rsid w:val="00A8683F"/>
    <w:rsid w:val="00A90ED6"/>
    <w:rsid w:val="00AE0425"/>
    <w:rsid w:val="00B0340F"/>
    <w:rsid w:val="00B04E4F"/>
    <w:rsid w:val="00B12218"/>
    <w:rsid w:val="00B16FF3"/>
    <w:rsid w:val="00B318C4"/>
    <w:rsid w:val="00B56D6B"/>
    <w:rsid w:val="00B70539"/>
    <w:rsid w:val="00B74B3A"/>
    <w:rsid w:val="00B9567B"/>
    <w:rsid w:val="00BA023C"/>
    <w:rsid w:val="00BB5F80"/>
    <w:rsid w:val="00BC0314"/>
    <w:rsid w:val="00BD337C"/>
    <w:rsid w:val="00BF1FA1"/>
    <w:rsid w:val="00BF3920"/>
    <w:rsid w:val="00BF6354"/>
    <w:rsid w:val="00BF7980"/>
    <w:rsid w:val="00C020AE"/>
    <w:rsid w:val="00C23813"/>
    <w:rsid w:val="00C87602"/>
    <w:rsid w:val="00C939BD"/>
    <w:rsid w:val="00CA598B"/>
    <w:rsid w:val="00CC7D8C"/>
    <w:rsid w:val="00CD7586"/>
    <w:rsid w:val="00CF0649"/>
    <w:rsid w:val="00CF4B69"/>
    <w:rsid w:val="00D03AD3"/>
    <w:rsid w:val="00D56F2B"/>
    <w:rsid w:val="00D673D7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C39CF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C6D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F34A5-C21C-44AC-9F09-0FA2B4007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282</TotalTime>
  <Pages>6</Pages>
  <Words>2496</Words>
  <Characters>14232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Анастасия Жидко</cp:lastModifiedBy>
  <cp:revision>42</cp:revision>
  <cp:lastPrinted>2020-12-11T09:52:00Z</cp:lastPrinted>
  <dcterms:created xsi:type="dcterms:W3CDTF">2020-11-18T05:42:00Z</dcterms:created>
  <dcterms:modified xsi:type="dcterms:W3CDTF">2020-12-25T11:20:00Z</dcterms:modified>
</cp:coreProperties>
</file>